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MATHEU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Kyrkeham(q.v.), Joan Monter(q.v.), Thomas Snell(q.v.) and John </w:t>
      </w:r>
    </w:p>
    <w:p w:rsidR="00736806" w:rsidRDefault="00736806" w:rsidP="0073680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Davyson(q.v.), the executors of Robert Monter(q.v.), brought a plaint of debt against him, Sir Godfrey Hilton of Irenham(q.v.), Ivan Howelot of Boston(q.v.) and Edmund Hermere of London(q.v.)</w:t>
      </w: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806" w:rsidRDefault="00736806" w:rsidP="007368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806" w:rsidRDefault="00736806" w:rsidP="00564E3C">
      <w:pPr>
        <w:spacing w:after="0" w:line="240" w:lineRule="auto"/>
      </w:pPr>
      <w:r>
        <w:separator/>
      </w:r>
    </w:p>
  </w:endnote>
  <w:endnote w:type="continuationSeparator" w:id="0">
    <w:p w:rsidR="00736806" w:rsidRDefault="0073680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6806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806" w:rsidRDefault="00736806" w:rsidP="00564E3C">
      <w:pPr>
        <w:spacing w:after="0" w:line="240" w:lineRule="auto"/>
      </w:pPr>
      <w:r>
        <w:separator/>
      </w:r>
    </w:p>
  </w:footnote>
  <w:footnote w:type="continuationSeparator" w:id="0">
    <w:p w:rsidR="00736806" w:rsidRDefault="0073680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06"/>
    <w:rsid w:val="00372DC6"/>
    <w:rsid w:val="00564E3C"/>
    <w:rsid w:val="0064591D"/>
    <w:rsid w:val="0073680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D052CF-BC03-4755-8D44-A80D37EA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368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2016-02-01T19:43:00Z</dcterms:created>
  <dcterms:modified xsi:type="dcterms:W3CDTF">2016-02-01T19:44:00Z</dcterms:modified>
</cp:coreProperties>
</file>